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BB62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SKOT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677F8A0C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2DFDA7C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</w:p>
    <w:p w14:paraId="00CD7EA6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</w:p>
    <w:p w14:paraId="6680513D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3B96E12" w14:textId="77777777" w:rsidR="00C7403C" w:rsidRPr="001025D5" w:rsidRDefault="00C7403C" w:rsidP="00C7403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5BC096D5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0667519C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</w:p>
    <w:p w14:paraId="44B2742F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</w:p>
    <w:p w14:paraId="0D2016DA" w14:textId="77777777" w:rsidR="00C7403C" w:rsidRDefault="00C7403C" w:rsidP="00C74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64BE79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F5001" w14:textId="77777777" w:rsidR="00C7403C" w:rsidRDefault="00C7403C" w:rsidP="009139A6">
      <w:r>
        <w:separator/>
      </w:r>
    </w:p>
  </w:endnote>
  <w:endnote w:type="continuationSeparator" w:id="0">
    <w:p w14:paraId="6571199F" w14:textId="77777777" w:rsidR="00C7403C" w:rsidRDefault="00C740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34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EC2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94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F8850" w14:textId="77777777" w:rsidR="00C7403C" w:rsidRDefault="00C7403C" w:rsidP="009139A6">
      <w:r>
        <w:separator/>
      </w:r>
    </w:p>
  </w:footnote>
  <w:footnote w:type="continuationSeparator" w:id="0">
    <w:p w14:paraId="5FB27D89" w14:textId="77777777" w:rsidR="00C7403C" w:rsidRDefault="00C740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88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BF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74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3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403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0C93F"/>
  <w15:chartTrackingRefBased/>
  <w15:docId w15:val="{3CD20319-859A-435C-A789-0A3DB382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03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2021-10-07T20:21:00Z</dcterms:created>
  <dcterms:modified xsi:type="dcterms:W3CDTF">2021-10-07T20:21:00Z</dcterms:modified>
</cp:coreProperties>
</file>